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FUCHE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Markeaton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 of</w:t>
      </w: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Maud Cromwell(q.v.).</w:t>
      </w: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21-336)</w:t>
      </w: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76E76" w:rsidRDefault="00176E76" w:rsidP="00176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</w:p>
    <w:sectPr w:rsidR="006B2F86" w:rsidRPr="00176E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E76" w:rsidRDefault="00176E76" w:rsidP="00E71FC3">
      <w:pPr>
        <w:spacing w:after="0" w:line="240" w:lineRule="auto"/>
      </w:pPr>
      <w:r>
        <w:separator/>
      </w:r>
    </w:p>
  </w:endnote>
  <w:endnote w:type="continuationSeparator" w:id="0">
    <w:p w:rsidR="00176E76" w:rsidRDefault="00176E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E76" w:rsidRDefault="00176E76" w:rsidP="00E71FC3">
      <w:pPr>
        <w:spacing w:after="0" w:line="240" w:lineRule="auto"/>
      </w:pPr>
      <w:r>
        <w:separator/>
      </w:r>
    </w:p>
  </w:footnote>
  <w:footnote w:type="continuationSeparator" w:id="0">
    <w:p w:rsidR="00176E76" w:rsidRDefault="00176E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76"/>
    <w:rsid w:val="00176E7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97D2F"/>
  <w15:chartTrackingRefBased/>
  <w15:docId w15:val="{C80F11CB-0C48-4F1B-A984-A7DB433A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2016-04-01T18:46:00Z</dcterms:created>
  <dcterms:modified xsi:type="dcterms:W3CDTF">2016-04-01T18:47:00Z</dcterms:modified>
</cp:coreProperties>
</file>